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4eb7cb9" w14:textId="4eb7cb9">
      <w:pPr>
        <w:jc w:val="right"/>
        <w15:collapsed w:val="false"/>
      </w:pPr>
      <w:bookmarkStart w:name="_GoBack" w:id="0"/>
      <w:bookmarkEnd w:id="0"/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3242B9">
        <w:t>15. listopada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Pr="009B3566" w:rsidR="00124906">
        <w:t>ARIJA j.d.o.o. z</w:t>
      </w:r>
      <w:r w:rsidR="00124906">
        <w:t>a turizam i usluge, Nin, Ulica h</w:t>
      </w:r>
      <w:r w:rsidRPr="009B3566" w:rsidR="00124906">
        <w:t>rvatskih gradova 28, OIB: 62648975738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3242B9">
        <w:t>9,50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D30389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dužnika:</w:t>
      </w:r>
      <w:r w:rsidRPr="00A75398" w:rsidR="00AB5F5E">
        <w:t xml:space="preserve"> </w:t>
      </w:r>
      <w:r w:rsidR="00EA3921">
        <w:t>nitko, dostava poziva uredna</w:t>
      </w:r>
      <w:r w:rsidR="00EE45E3">
        <w:t>.</w:t>
      </w:r>
    </w:p>
    <w:p w:rsidR="00EA3921" w:rsidP="004F16DA" w:rsidRDefault="00EA3921">
      <w:pPr>
        <w:jc w:val="both"/>
      </w:pPr>
    </w:p>
    <w:p w:rsidR="00EA3921" w:rsidP="004F16DA" w:rsidRDefault="00EA3921">
      <w:pPr>
        <w:jc w:val="both"/>
      </w:pPr>
      <w:r>
        <w:t xml:space="preserve">Utvrđuje se da nema uvjeta za održavanje današnjeg ročišta. </w:t>
      </w:r>
    </w:p>
    <w:p w:rsidRPr="00A75398" w:rsidR="00EA3921" w:rsidP="004F16DA" w:rsidRDefault="00EA3921">
      <w:pPr>
        <w:jc w:val="both"/>
      </w:pPr>
    </w:p>
    <w:p w:rsidRPr="00A75398" w:rsidR="00EA3921" w:rsidP="00EA3921" w:rsidRDefault="00EA3921">
      <w:pPr>
        <w:jc w:val="both"/>
      </w:pPr>
      <w:r w:rsidRPr="00A75398">
        <w:t xml:space="preserve">Sud donosi </w:t>
      </w:r>
    </w:p>
    <w:p w:rsidRPr="00A75398" w:rsidR="00EA3921" w:rsidP="00EA3921" w:rsidRDefault="00EA3921">
      <w:pPr>
        <w:jc w:val="both"/>
      </w:pPr>
    </w:p>
    <w:p w:rsidRPr="00A75398" w:rsidR="00EA3921" w:rsidP="00EA3921" w:rsidRDefault="00EA3921">
      <w:pPr>
        <w:jc w:val="center"/>
      </w:pPr>
      <w:r w:rsidRPr="00A75398">
        <w:t xml:space="preserve">r j e š e n j e </w:t>
      </w:r>
    </w:p>
    <w:p w:rsidRPr="00A75398" w:rsidR="00EA3921" w:rsidP="00EA3921" w:rsidRDefault="00EA3921">
      <w:pPr>
        <w:jc w:val="center"/>
      </w:pPr>
    </w:p>
    <w:p w:rsidR="00EA3921" w:rsidP="00EA3921" w:rsidRDefault="00EA3921">
      <w:pPr>
        <w:jc w:val="both"/>
      </w:pPr>
      <w:r w:rsidRPr="00A75398">
        <w:t xml:space="preserve">Današnje ročište se odgađa slijedeće se određuje za dan </w:t>
      </w:r>
      <w:r w:rsidRPr="006A3166" w:rsidR="006A3166">
        <w:rPr>
          <w:b/>
        </w:rPr>
        <w:t>6. studenog</w:t>
      </w:r>
      <w:r w:rsidRPr="006A3166">
        <w:rPr>
          <w:b/>
        </w:rPr>
        <w:t xml:space="preserve"> 2019. u </w:t>
      </w:r>
      <w:r w:rsidRPr="006A3166" w:rsidR="006A3166">
        <w:rPr>
          <w:b/>
        </w:rPr>
        <w:t>8,40</w:t>
      </w:r>
      <w:r w:rsidRPr="006A3166">
        <w:rPr>
          <w:b/>
        </w:rPr>
        <w:t xml:space="preserve"> sati</w:t>
      </w:r>
      <w:r w:rsidRPr="00A75398">
        <w:t>, sudnica 14/I, na koje će se ročište pozvati dužnik</w:t>
      </w:r>
      <w:r>
        <w:t xml:space="preserve">, </w:t>
      </w:r>
      <w:proofErr w:type="spellStart"/>
      <w:r>
        <w:t>zz</w:t>
      </w:r>
      <w:proofErr w:type="spellEnd"/>
      <w:r>
        <w:t xml:space="preserve"> dužnik</w:t>
      </w:r>
      <w:r w:rsidRPr="00A75398">
        <w:t xml:space="preserve"> d</w:t>
      </w:r>
      <w:r>
        <w:t xml:space="preserve">ostavom ovog ročišnog zapisnika, te će se isti objaviti na e-Oglasna ploča sudova. </w:t>
      </w:r>
    </w:p>
    <w:p w:rsidR="006A3166" w:rsidP="00EA3921" w:rsidRDefault="006A3166">
      <w:pPr>
        <w:jc w:val="both"/>
      </w:pPr>
    </w:p>
    <w:p w:rsidRPr="00A75398" w:rsidR="006A3166" w:rsidP="006A3166" w:rsidRDefault="006A3166">
      <w:pPr>
        <w:jc w:val="both"/>
      </w:pPr>
      <w:r>
        <w:t xml:space="preserve">Ukoliko </w:t>
      </w:r>
      <w:proofErr w:type="spellStart"/>
      <w:r>
        <w:t>zz</w:t>
      </w:r>
      <w:proofErr w:type="spellEnd"/>
      <w:r>
        <w:t xml:space="preserve"> dužnika nije u mogućnosti pristupiti na zakazano ročište potrebno je sudu do održavanja predmetnog ročišta dostaviti ovjerovljeni </w:t>
      </w:r>
      <w:proofErr w:type="spellStart"/>
      <w:r>
        <w:t>prokazni</w:t>
      </w:r>
      <w:proofErr w:type="spellEnd"/>
      <w:r>
        <w:t xml:space="preserve"> popis imovine dužnika </w:t>
      </w:r>
      <w:r w:rsidRPr="009B3566">
        <w:t>ARIJA j.d.o.o. z</w:t>
      </w:r>
      <w:r>
        <w:t>a turizam i usluge, Nin, Ulica h</w:t>
      </w:r>
      <w:r w:rsidRPr="009B3566">
        <w:t>rvatskih gradova 28, OIB: 62648975738</w:t>
      </w:r>
      <w:r>
        <w:t xml:space="preserve">. </w:t>
      </w:r>
    </w:p>
    <w:p w:rsidRPr="00A75398" w:rsidR="006A3166" w:rsidP="00EA3921" w:rsidRDefault="006A3166">
      <w:pPr>
        <w:jc w:val="both"/>
      </w:pPr>
    </w:p>
    <w:p w:rsidRPr="00A75398" w:rsidR="00EA3921" w:rsidP="00EA3921" w:rsidRDefault="00EA3921">
      <w:pPr>
        <w:jc w:val="both"/>
      </w:pPr>
    </w:p>
    <w:p w:rsidRPr="00A75398" w:rsidR="00EA3921" w:rsidP="00EA3921" w:rsidRDefault="00EA3921">
      <w:pPr>
        <w:jc w:val="center"/>
      </w:pPr>
      <w:r w:rsidRPr="00A75398">
        <w:t xml:space="preserve">Dovršeno u </w:t>
      </w:r>
      <w:r w:rsidR="006A3166">
        <w:t>9,55</w:t>
      </w:r>
      <w:r w:rsidRPr="00A75398">
        <w:t xml:space="preserve"> sati</w:t>
      </w:r>
    </w:p>
    <w:p w:rsidRPr="00A75398" w:rsidR="00EA3921" w:rsidP="00EA3921" w:rsidRDefault="00EA3921">
      <w:pPr>
        <w:jc w:val="both"/>
      </w:pPr>
    </w:p>
    <w:p w:rsidRPr="00A75398" w:rsidR="00EA3921" w:rsidP="00EA3921" w:rsidRDefault="00EA3921">
      <w:pPr>
        <w:jc w:val="both"/>
      </w:pPr>
    </w:p>
    <w:p w:rsidRPr="00A75398" w:rsidR="00EA3921" w:rsidP="00EA3921" w:rsidRDefault="00EA3921">
      <w:pPr>
        <w:ind w:left="2832" w:firstLine="708"/>
      </w:pPr>
      <w:r w:rsidRPr="00A75398">
        <w:t xml:space="preserve">       Sutkinja</w:t>
      </w:r>
    </w:p>
    <w:p w:rsidRPr="00A75398" w:rsidR="00EA3921" w:rsidP="00EA3921" w:rsidRDefault="00EA3921">
      <w:pPr>
        <w:ind w:left="2832" w:firstLine="708"/>
      </w:pPr>
    </w:p>
    <w:p w:rsidRPr="00A75398" w:rsidR="00EA3921" w:rsidP="00EA3921" w:rsidRDefault="00EA3921">
      <w:pPr>
        <w:ind w:left="2832" w:firstLine="708"/>
      </w:pPr>
    </w:p>
    <w:p w:rsidRPr="00A75398" w:rsidR="00EA3921" w:rsidP="00EA3921" w:rsidRDefault="00EA3921">
      <w:pPr>
        <w:ind w:left="2832" w:firstLine="708"/>
      </w:pPr>
    </w:p>
    <w:p w:rsidRPr="00A75398" w:rsidR="00EA3921" w:rsidP="00EA3921" w:rsidRDefault="00EA3921">
      <w:pPr>
        <w:ind w:left="2832" w:firstLine="708"/>
      </w:pPr>
      <w:r w:rsidRPr="00A75398">
        <w:t xml:space="preserve">      Zapisničar</w:t>
      </w:r>
      <w:r w:rsidRPr="00A75398">
        <w:tab/>
      </w:r>
      <w:r w:rsidRPr="00A75398">
        <w:tab/>
        <w:t xml:space="preserve">  </w:t>
      </w:r>
    </w:p>
    <w:p w:rsidRPr="00A75398" w:rsidR="00EA3921" w:rsidP="00EA3921" w:rsidRDefault="00EA3921">
      <w:pPr>
        <w:ind w:left="2832" w:firstLine="708"/>
      </w:pPr>
    </w:p>
    <w:p w:rsidRPr="00A75398" w:rsidR="00EA3921" w:rsidP="00EA3921" w:rsidRDefault="00EA3921"/>
    <w:p w:rsidR="00D30389" w:rsidP="004F16DA" w:rsidRDefault="00D30389">
      <w:pPr>
        <w:jc w:val="both"/>
      </w:pPr>
    </w:p>
    <w:p w:rsidR="00EA3921" w:rsidP="004F16DA" w:rsidRDefault="00EA3921">
      <w:pPr>
        <w:jc w:val="both"/>
      </w:pPr>
    </w:p>
    <w:p w:rsidR="00EA3921" w:rsidP="004F16DA" w:rsidRDefault="00EA3921">
      <w:pPr>
        <w:jc w:val="both"/>
      </w:pPr>
    </w:p>
    <w:p w:rsidR="00EA3921" w:rsidP="004F16DA" w:rsidRDefault="00EA3921">
      <w:pPr>
        <w:jc w:val="both"/>
      </w:pPr>
    </w:p>
    <w:p w:rsidR="00EA3921" w:rsidP="004F16DA" w:rsidRDefault="00EA3921">
      <w:pPr>
        <w:jc w:val="both"/>
      </w:pPr>
    </w:p>
    <w:p w:rsidR="00EA3921" w:rsidP="004F16DA" w:rsidRDefault="00EA3921">
      <w:pPr>
        <w:jc w:val="both"/>
      </w:pPr>
    </w:p>
    <w:p w:rsidR="00EA3921" w:rsidP="004F16DA" w:rsidRDefault="00EA3921">
      <w:pPr>
        <w:jc w:val="both"/>
      </w:pPr>
    </w:p>
    <w:sectPr w:rsidR="00EA3921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74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D81680">
      <w:t>28</w:t>
    </w:r>
    <w:r w:rsidR="0019269B">
      <w:t>5</w:t>
    </w:r>
    <w:r w:rsidR="00A2318A">
      <w:t>/2019-</w:t>
    </w:r>
    <w:r w:rsidR="003242B9">
      <w:t>9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D81680">
      <w:t>28</w:t>
    </w:r>
    <w:r w:rsidR="0019269B">
      <w:t>5</w:t>
    </w:r>
    <w:r w:rsidR="00D14C59">
      <w:t>/201</w:t>
    </w:r>
    <w:r w:rsidR="0059730A">
      <w:t>9</w:t>
    </w:r>
    <w:r w:rsidR="00123B79">
      <w:t>-</w:t>
    </w:r>
    <w:r w:rsidR="003242B9"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78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4906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269B"/>
    <w:rsid w:val="0019373B"/>
    <w:rsid w:val="00197417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42B9"/>
    <w:rsid w:val="0032512E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A3166"/>
    <w:rsid w:val="006B4042"/>
    <w:rsid w:val="006B5307"/>
    <w:rsid w:val="006B73E8"/>
    <w:rsid w:val="006D5295"/>
    <w:rsid w:val="006F1E65"/>
    <w:rsid w:val="00700F47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3746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5B7F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332A"/>
    <w:rsid w:val="00933B1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8168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3921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78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75374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374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374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374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374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3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15. listopada 2019.</izvorni_sadrzaj>
    <derivirana_varijabla naziv="DomainObject.StvarniPocetakDatum_1">15. listopada 2019.</derivirana_varijabla>
  </DomainObject.StvarniPocetakDatum>
  <DomainObject.StvarniZavrsetakDatum>
    <izvorni_sadrzaj>15. listopada 2019.</izvorni_sadrzaj>
    <derivirana_varijabla naziv="DomainObject.StvarniZavrsetakDatum_1">15. listopada 2019.</derivirana_varijabla>
  </DomainObject.StvarniZavrsetakDatum>
  <DomainObject.PlaniraniZavrsetakDatum>
    <izvorni_sadrzaj>15. listopada 2019.</izvorni_sadrzaj>
    <derivirana_varijabla naziv="DomainObject.PlaniraniZavrsetakDatum_1">15. listopada 2019.</derivirana_varijabla>
  </DomainObject.PlaniraniZavrsetakDatum>
  <DomainObject.PlaniraniPocetakDatum>
    <izvorni_sadrzaj>15. listopada 2019.</izvorni_sadrzaj>
    <derivirana_varijabla naziv="DomainObject.PlaniraniPocetakDatum_1">15. listopada 2019.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listopada 2019.</izvorni_sadrzaj>
    <derivirana_varijabla naziv="DomainObject.Zapisnik.DatumKreiranja_1">15.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St-285/2019-7</izvorni_sadrzaj>
    <derivirana_varijabla naziv="DomainObject.Zapisnik.Oznaka_1">St-285/2019-7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2019.</izvorni_sadrzaj>
    <derivirana_varijabla naziv="DomainObject.Predmet.DatumIzradeOptuznogAkta_1">23. srpnja 2019.</derivirana_varijabla>
  </DomainObject.Predmet.DatumIzradeOptuznogAkta>
  <DomainObject.Predmet.DatumIzradeOptuznogAktaFormated>
    <izvorni_sadrzaj>23.7.2019.</izvorni_sadrzaj>
    <derivirana_varijabla naziv="DomainObject.Predmet.DatumIzradeOptuznogAktaFormated_1">23.7.2019.</derivirana_varijabla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srpnja 2019.</izvorni_sadrzaj>
    <derivirana_varijabla naziv="DomainObject.Predmet.DatumPrimitkaOptuznogAkta_1">30. srpnja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St-285/2019</izvorni_sadrzaj>
    <derivirana_varijabla naziv="DomainObject.Predmet.OznakaBroj_1">St-285/2019</derivirana_varijabla>
  </DomainObject.Predmet.OznakaBroj>
  <DomainObject.Predmet.OznakaBrojOptuznogAkta>
    <izvorni_sadrzaj>04-06-19-3137</izvorni_sadrzaj>
    <derivirana_varijabla naziv="DomainObject.Predmet.OznakaBrojOptuznogAkta_1">04-06-19-3137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ARIJA j.d.o.o. za turizam i usluge</izvorni_sadrzaj>
    <derivirana_varijabla naziv="DomainObject.Predmet.ProtustrankaFormated_1">  ARIJA j.d.o.o. za turizam i usluge</derivirana_varijabla>
  </DomainObject.Predmet.ProtustrankaFormated>
  <DomainObject.Predmet.ProtustrankaFormatedOIB>
    <izvorni_sadrzaj>  ARIJA j.d.o.o. za turizam i usluge, OIB 62648975738</izvorni_sadrzaj>
    <derivirana_varijabla naziv="DomainObject.Predmet.ProtustrankaFormatedOIB_1">  ARIJA j.d.o.o. za turizam i usluge, OIB 62648975738</derivirana_varijabla>
  </DomainObject.Predmet.ProtustrankaFormatedOIB>
  <DomainObject.Predmet.ProtustrankaFormatedWithAdress>
    <izvorni_sadrzaj> ARIJA j.d.o.o. za turizam i usluge, Ulica Hrvatskih gradova 28, 23232 Nin</izvorni_sadrzaj>
    <derivirana_varijabla naziv="DomainObject.Predmet.ProtustrankaFormatedWithAdress_1"> ARIJA j.d.o.o. za turizam i usluge, Ulica Hrvatskih gradova 28, 23232 Nin</derivirana_varijabla>
  </DomainObject.Predmet.ProtustrankaFormatedWithAdress>
  <DomainObject.Predmet.ProtustrankaFormatedWithAdressOIB>
    <izvorni_sadrzaj> ARIJA j.d.o.o. za turizam i usluge, OIB 62648975738, Ulica Hrvatskih gradova 28, 23232 Nin</izvorni_sadrzaj>
    <derivirana_varijabla naziv="DomainObject.Predmet.ProtustrankaFormatedWithAdressOIB_1"> ARIJA j.d.o.o. za turizam i usluge, OIB 62648975738, Ulica Hrvatskih gradova 28, 23232 Nin</derivirana_varijabla>
  </DomainObject.Predmet.ProtustrankaFormatedWithAdressOIB>
  <DomainObject.Predmet.ProtustrankaWithAdress>
    <izvorni_sadrzaj>ARIJA j.d.o.o. za turizam i usluge Ulica Hrvatskih gradova 28, 23232 Nin</izvorni_sadrzaj>
    <derivirana_varijabla naziv="DomainObject.Predmet.ProtustrankaWithAdress_1">ARIJA j.d.o.o. za turizam i usluge Ulica Hrvatskih gradova 28, 23232 Nin</derivirana_varijabla>
  </DomainObject.Predmet.ProtustrankaWithAdress>
  <DomainObject.Predmet.ProtustrankaWithAdressOIB>
    <izvorni_sadrzaj>ARIJA j.d.o.o. za turizam i usluge, OIB 62648975738, Ulica Hrvatskih gradova 28, 23232 Nin</izvorni_sadrzaj>
    <derivirana_varijabla naziv="DomainObject.Predmet.ProtustrankaWithAdressOIB_1">ARIJA j.d.o.o. za turizam i usluge, OIB 62648975738, Ulica Hrvatskih gradova 28, 23232 Nin</derivirana_varijabla>
  </DomainObject.Predmet.ProtustrankaWithAdressOIB>
  <DomainObject.Predmet.ProtustrankaNazivFormated>
    <izvorni_sadrzaj>ARIJA j.d.o.o. za turizam i usluge</izvorni_sadrzaj>
    <derivirana_varijabla naziv="DomainObject.Predmet.ProtustrankaNazivFormated_1">ARIJA j.d.o.o. za turizam i usluge</derivirana_varijabla>
  </DomainObject.Predmet.ProtustrankaNazivFormated>
  <DomainObject.Predmet.ProtustrankaNazivFormatedOIB>
    <izvorni_sadrzaj>ARIJA j.d.o.o. za turizam i usluge, OIB 62648975738</izvorni_sadrzaj>
    <derivirana_varijabla naziv="DomainObject.Predmet.ProtustrankaNazivFormatedOIB_1">ARIJA j.d.o.o. za turizam i usluge, OIB 62648975738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ARIJA j.d.o.o. za turizam i usluge</item>
    </izvorni_sadrzaj>
    <derivirana_varijabla naziv="DomainObject.Predmet.ProtuStrankaListFormated_1">
      <item>ARIJA j.d.o.o. za turizam i usluge</item>
    </derivirana_varijabla>
  </DomainObject.Predmet.ProtuStrankaListFormated>
  <DomainObject.Predmet.ProtuStrankaListFormatedOIB>
    <izvorni_sadrzaj>
      <item>ARIJA j.d.o.o. za turizam i usluge, OIB 62648975738</item>
    </izvorni_sadrzaj>
    <derivirana_varijabla naziv="DomainObject.Predmet.ProtuStrankaListFormatedOIB_1">
      <item>ARIJA j.d.o.o. za turizam i usluge, OIB 62648975738</item>
    </derivirana_varijabla>
  </DomainObject.Predmet.ProtuStrankaListFormatedOIB>
  <DomainObject.Predmet.ProtuStrankaListFormatedWithAdress>
    <izvorni_sadrzaj>
      <item>ARIJA j.d.o.o. za turizam i usluge, Ulica Hrvatskih gradova 28, 23232 Nin</item>
    </izvorni_sadrzaj>
    <derivirana_varijabla naziv="DomainObject.Predmet.ProtuStrankaListFormatedWithAdress_1">
      <item>ARIJA j.d.o.o. za turizam i usluge, Ulica Hrvatskih gradova 28, 23232 Nin</item>
    </derivirana_varijabla>
  </DomainObject.Predmet.ProtuStrankaListFormatedWithAdress>
  <DomainObject.Predmet.ProtuStrankaListFormatedWithAdressOIB>
    <izvorni_sadrzaj>
      <item>ARIJA j.d.o.o. za turizam i usluge, OIB 62648975738, Ulica Hrvatskih gradova 28, 23232 Nin</item>
    </izvorni_sadrzaj>
    <derivirana_varijabla naziv="DomainObject.Predmet.ProtuStrankaListFormatedWithAdressOIB_1">
      <item>ARIJA j.d.o.o. za turizam i usluge, OIB 62648975738, Ulica Hrvatskih gradova 28, 23232 Nin</item>
    </derivirana_varijabla>
  </DomainObject.Predmet.ProtuStrankaListFormatedWithAdressOIB>
  <DomainObject.Predmet.ProtuStrankaListNazivFormated>
    <izvorni_sadrzaj>
      <item>ARIJA j.d.o.o. za turizam i usluge</item>
    </izvorni_sadrzaj>
    <derivirana_varijabla naziv="DomainObject.Predmet.ProtuStrankaListNazivFormated_1">
      <item>ARIJA j.d.o.o. za turizam i usluge</item>
    </derivirana_varijabla>
  </DomainObject.Predmet.ProtuStrankaListNazivFormated>
  <DomainObject.Predmet.ProtuStrankaListNazivFormatedOIB>
    <izvorni_sadrzaj>
      <item>ARIJA j.d.o.o. za turizam i usluge, OIB 62648975738</item>
    </izvorni_sadrzaj>
    <derivirana_varijabla naziv="DomainObject.Predmet.ProtuStrankaListNazivFormatedOIB_1">
      <item>ARIJA j.d.o.o. za turizam i usluge, OIB 62648975738</item>
    </derivirana_varijabla>
  </DomainObject.Predmet.ProtuStrankaListNazivFormatedOIB>
  <DomainObject.Predmet.OstaliListFormated>
    <izvorni_sadrzaj>
      <item>Nikica Sipina</item>
    </izvorni_sadrzaj>
    <derivirana_varijabla naziv="DomainObject.Predmet.OstaliListFormated_1">
      <item>Nikica Sipina</item>
    </derivirana_varijabla>
  </DomainObject.Predmet.OstaliListFormated>
  <DomainObject.Predmet.OstaliListFormatedOIB>
    <izvorni_sadrzaj>
      <item>Nikica Sipina, OIB 21943912528</item>
    </izvorni_sadrzaj>
    <derivirana_varijabla naziv="DomainObject.Predmet.OstaliListFormatedOIB_1">
      <item>Nikica Sipina, OIB 21943912528</item>
    </derivirana_varijabla>
  </DomainObject.Predmet.OstaliListFormatedOIB>
  <DomainObject.Predmet.OstaliListFormatedWithAdress>
    <izvorni_sadrzaj>
      <item>Nikica Sipina, Ulica Hrvatskih Gradova 28, 23232 Nin</item>
    </izvorni_sadrzaj>
    <derivirana_varijabla naziv="DomainObject.Predmet.OstaliListFormatedWithAdress_1">
      <item>Nikica Sipina, Ulica Hrvatskih Gradova 28, 23232 Nin</item>
    </derivirana_varijabla>
  </DomainObject.Predmet.OstaliListFormatedWithAdress>
  <DomainObject.Predmet.OstaliListFormatedWithAdressOIB>
    <izvorni_sadrzaj>
      <item>Nikica Sipina, OIB 21943912528, Ulica Hrvatskih Gradova 28, 23232 Nin</item>
    </izvorni_sadrzaj>
    <derivirana_varijabla naziv="DomainObject.Predmet.OstaliListFormatedWithAdressOIB_1">
      <item>Nikica Sipina, OIB 21943912528, Ulica Hrvatskih Gradova 28, 23232 Nin</item>
    </derivirana_varijabla>
  </DomainObject.Predmet.OstaliListFormatedWithAdressOIB>
  <DomainObject.Predmet.OstaliListNazivFormated>
    <izvorni_sadrzaj>
      <item>Nikica Sipina</item>
    </izvorni_sadrzaj>
    <derivirana_varijabla naziv="DomainObject.Predmet.OstaliListNazivFormated_1">
      <item>Nikica Sipina</item>
    </derivirana_varijabla>
  </DomainObject.Predmet.OstaliListNazivFormated>
  <DomainObject.Predmet.OstaliListNazivFormatedOIB>
    <izvorni_sadrzaj>
      <item>Nikica Sipina, OIB 21943912528</item>
    </izvorni_sadrzaj>
    <derivirana_varijabla naziv="DomainObject.Predmet.OstaliListNazivFormatedOIB_1">
      <item>Nikica Sipina, OIB 21943912528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listopada 2019.</izvorni_sadrzaj>
    <derivirana_varijabla naziv="DomainObject.Datum_1">15. listopada 2019.</derivirana_varijabla>
  </DomainObject.Datum>
  <DomainObject.PoslovniBrojDokumenta>
    <izvorni_sadrzaj>St-285/2019-7</izvorni_sadrzaj>
    <derivirana_varijabla naziv="DomainObject.PoslovniBrojDokumenta_1">St-285/2019-7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ARIJA j.d.o.o. za turizam i usluge</izvorni_sadrzaj>
    <derivirana_varijabla naziv="DomainObject.Predmet.ProtustrankaIDrugi_1">ARIJA j.d.o.o. za turizam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ARIJA j.d.o.o. za turizam i usluge, OIB 62648975738, Ulica Hrvatskih gradova 28, 23232 Nin</izvorni_sadrzaj>
    <derivirana_varijabla naziv="DomainObject.Predmet.ProtustrankaIDrugiAdressOIB_1">ARIJA j.d.o.o. za turizam i usluge, OIB 62648975738, Ulica Hrvatskih gradova 28,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ARIJA j.d.o.o. za turizam i usluge</item>
      <item>Financijska agencija</item>
      <item>Nikica Sipina</item>
    </izvorni_sadrzaj>
    <derivirana_varijabla naziv="DomainObject.Predmet.SudioniciListNaziv_1">
      <item>ARIJA j.d.o.o. za turizam i usluge</item>
      <item>Financijska agencija</item>
      <item>Nikica Sipina</item>
    </derivirana_varijabla>
  </DomainObject.Predmet.SudioniciListNaziv>
  <DomainObject.Predmet.SudioniciListAdressOIB>
    <izvorni_sadrzaj>
      <item>ARIJA j.d.o.o. za turizam i usluge, OIB 62648975738, Ulica Hrvatskih gradova 28,23232 Nin</item>
      <item>Financijska agencija, OIB 85821130368, IVANA DANILA 4,23000 Zadar</item>
      <item>Nikica Sipina, OIB 21943912528, Ulica Hrvatskih Gradova 28,23232 Nin</item>
    </izvorni_sadrzaj>
    <derivirana_varijabla naziv="DomainObject.Predmet.SudioniciListAdressOIB_1">
      <item>ARIJA j.d.o.o. za turizam i usluge, OIB 62648975738, Ulica Hrvatskih gradova 28,23232 Nin</item>
      <item>Financijska agencija, OIB 85821130368, IVANA DANILA 4,23000 Zadar</item>
      <item>Nikica Sipina, OIB 21943912528, Ulica Hrvatskih Gradova 28,23232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62648975738</item>
      <item>, OIB 85821130368</item>
      <item>, OIB 21943912528</item>
    </izvorni_sadrzaj>
    <derivirana_varijabla naziv="DomainObject.Predmet.SudioniciListNazivOIB_1">
      <item>, OIB 62648975738</item>
      <item>, OIB 85821130368</item>
      <item>, OIB 21943912528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33A7B-AF17-489A-B88D-87198104E03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183</properties:Words>
  <properties:Characters>969</properties:Characters>
  <properties:Lines>49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2019-10-14T06:45:00Z</dcterms:created>
  <dc:creator>Ardena Bajlo</dc:creator>
  <cp:lastModifiedBy>Martina Kalmeta</cp:lastModifiedBy>
  <cp:lastPrinted>2019-10-15T08:08:00Z</cp:lastPrinted>
  <dcterms:modified xmlns:xsi="http://www.w3.org/2001/XMLSchema-instance" xsi:type="dcterms:W3CDTF">2019-10-15T09:21:00Z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St-285/2019-7 / Zapisnik - Ročište radi izjašnjenja o prijedlogu za otvaranje steč.post (St-285-19  ARIJA j.d.o.o. -15.10.2019..docx)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